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403338240" behindDoc="0" locked="0" layoutInCell="1" allowOverlap="1">
                <wp:simplePos x="0" y="0"/>
                <wp:positionH relativeFrom="column">
                  <wp:posOffset>6908165</wp:posOffset>
                </wp:positionH>
                <wp:positionV relativeFrom="paragraph">
                  <wp:posOffset>-2635250</wp:posOffset>
                </wp:positionV>
                <wp:extent cx="828675" cy="304800"/>
                <wp:effectExtent l="0" t="0" r="0" b="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867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闲置房屋路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43.95pt;margin-top:-207.5pt;height:24pt;width:65.25pt;z-index:403338240;mso-width-relative:page;mso-height-relative:page;" filled="f" stroked="f" coordsize="21600,21600" o:gfxdata="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闲置房屋路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87376128" behindDoc="0" locked="0" layoutInCell="1" allowOverlap="1">
                <wp:simplePos x="0" y="0"/>
                <wp:positionH relativeFrom="column">
                  <wp:posOffset>7089140</wp:posOffset>
                </wp:positionH>
                <wp:positionV relativeFrom="paragraph">
                  <wp:posOffset>-2740025</wp:posOffset>
                </wp:positionV>
                <wp:extent cx="438150" cy="448310"/>
                <wp:effectExtent l="6350" t="50800" r="12700" b="15240"/>
                <wp:wrapNone/>
                <wp:docPr id="13" name="任意多边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150" cy="448310"/>
                        </a:xfrm>
                        <a:custGeom>
                          <a:avLst/>
                          <a:gdLst>
                            <a:gd name="connisteX0" fmla="*/ 38100 w 1276350"/>
                            <a:gd name="connsiteY0" fmla="*/ 38100 h 514350"/>
                            <a:gd name="connisteX1" fmla="*/ 1276350 w 1276350"/>
                            <a:gd name="connsiteY1" fmla="*/ 28575 h 514350"/>
                            <a:gd name="connisteX2" fmla="*/ 1276350 w 1276350"/>
                            <a:gd name="connsiteY2" fmla="*/ 514350 h 514350"/>
                            <a:gd name="connisteX3" fmla="*/ 0 w 1276350"/>
                            <a:gd name="connsiteY3" fmla="*/ 504825 h 514350"/>
                            <a:gd name="connisteX4" fmla="*/ 47625 w 1276350"/>
                            <a:gd name="connsiteY4" fmla="*/ 0 h 514350"/>
                            <a:gd name="connisteX5" fmla="*/ 38100 w 1276350"/>
                            <a:gd name="connsiteY5" fmla="*/ 38100 h 5143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</a:cxnLst>
                          <a:rect l="l" t="t" r="r" b="b"/>
                          <a:pathLst>
                            <a:path w="1276350" h="514350">
                              <a:moveTo>
                                <a:pt x="38100" y="38100"/>
                              </a:moveTo>
                              <a:lnTo>
                                <a:pt x="1276350" y="28575"/>
                              </a:lnTo>
                              <a:lnTo>
                                <a:pt x="1276350" y="514350"/>
                              </a:lnTo>
                              <a:lnTo>
                                <a:pt x="0" y="504825"/>
                              </a:lnTo>
                              <a:lnTo>
                                <a:pt x="47625" y="0"/>
                              </a:lnTo>
                              <a:lnTo>
                                <a:pt x="38100" y="38100"/>
                              </a:lnTo>
                              <a:close/>
                            </a:path>
                          </a:pathLst>
                        </a:custGeom>
                        <a:noFill/>
                        <a:ln w="12700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58.2pt;margin-top:-215.75pt;height:35.3pt;width:34.5pt;z-index:387376128;mso-width-relative:page;mso-height-relative:page;" filled="f" stroked="t" coordsize="1276350,514350" o:gfxdata="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" path="m38100,38100l1276350,28575,1276350,514350,0,504825,47625,0,38100,38100xe">
                <v:path o:connectlocs="13079,33208;438150,24906;438150,448310;0,440007;16348,0;13079,33208" o:connectangles="0,0,0,0,0,0"/>
                <v:fill on="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63401216" behindDoc="0" locked="0" layoutInCell="1" allowOverlap="1">
                <wp:simplePos x="0" y="0"/>
                <wp:positionH relativeFrom="column">
                  <wp:posOffset>6831965</wp:posOffset>
                </wp:positionH>
                <wp:positionV relativeFrom="paragraph">
                  <wp:posOffset>-1187450</wp:posOffset>
                </wp:positionV>
                <wp:extent cx="666750" cy="304800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100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sz w:val="24"/>
                                <w:szCs w:val="24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37.95pt;margin-top:-93.5pt;height:24pt;width:52.5pt;z-index:363401216;mso-width-relative:page;mso-height-relative:page;" filled="f" stroked="f" coordsize="21600,21600" o:gfxdata="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2or6k3QAAAA8BAAAPAAAAAAAAAAEAIAAAACIAAABk&#10;cnMvZG93bnJldi54bWxQSwECFAAUAAAACACHTuJAghyw3DoCAABnBAAADgAAAAAAAAABACAAAAAs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sz w:val="24"/>
                          <w:szCs w:val="24"/>
                          <w:lang w:val="en-US" w:eastAsia="zh-CN"/>
                        </w:rPr>
                        <w:t>100</w:t>
                      </w:r>
                      <w:r>
                        <w:rPr>
                          <w:rFonts w:hint="default" w:ascii="Times New Roman" w:hAnsi="Times New Roman" w:cs="Times New Roman"/>
                          <w:sz w:val="24"/>
                          <w:szCs w:val="24"/>
                          <w:lang w:val="en-US" w:eastAsia="zh-CN"/>
                        </w:rPr>
                        <w:t>m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71412992" behindDoc="0" locked="0" layoutInCell="1" allowOverlap="1">
                <wp:simplePos x="0" y="0"/>
                <wp:positionH relativeFrom="column">
                  <wp:posOffset>6541770</wp:posOffset>
                </wp:positionH>
                <wp:positionV relativeFrom="paragraph">
                  <wp:posOffset>-1492250</wp:posOffset>
                </wp:positionV>
                <wp:extent cx="1166495" cy="1219200"/>
                <wp:effectExtent l="0" t="0" r="14605" b="0"/>
                <wp:wrapNone/>
                <wp:docPr id="12" name="直接箭头连接符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stCxn id="2" idx="2"/>
                        <a:endCxn id="8" idx="4"/>
                      </wps:cNvCnPr>
                      <wps:spPr>
                        <a:xfrm>
                          <a:off x="7456170" y="4801870"/>
                          <a:ext cx="1166495" cy="12192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headEnd type="arrow"/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2" type="#_x0000_t32" style="position:absolute;left:0pt;margin-left:515.1pt;margin-top:-117.5pt;height:96pt;width:91.85pt;z-index:371412992;mso-width-relative:page;mso-height-relative:page;" filled="f" stroked="t" coordsize="21600,21600" o:gfxdata="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n5M3WdkAAAAOAQAADwAAAAAAAAABACAAAAAiAAAAZHJzL2Rv&#10;d25yZXYueG1sUEsBAhQAFAAAAAgAh07iQKv4Lko5AgAASwQAAA4AAAAAAAAAAQAgAAAAKAEAAGRy&#10;cy9lMm9Eb2MueG1sUEsFBgAAAAAGAAYAWQEAANMFAAAAAA==&#10;">
                <v:fill on="f" focussize="0,0"/>
                <v:stroke weight="0.5pt" color="#000000 [3213]" miterlimit="8" joinstyle="miter" startarrow="open" endarrow="open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67620352" behindDoc="0" locked="0" layoutInCell="1" allowOverlap="1">
                <wp:simplePos x="0" y="0"/>
                <wp:positionH relativeFrom="column">
                  <wp:posOffset>7670165</wp:posOffset>
                </wp:positionH>
                <wp:positionV relativeFrom="paragraph">
                  <wp:posOffset>-273050</wp:posOffset>
                </wp:positionV>
                <wp:extent cx="1028700" cy="514350"/>
                <wp:effectExtent l="6985" t="50800" r="12065" b="6350"/>
                <wp:wrapNone/>
                <wp:docPr id="8" name="任意多边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336915" y="6021070"/>
                          <a:ext cx="1028700" cy="514350"/>
                        </a:xfrm>
                        <a:custGeom>
                          <a:avLst/>
                          <a:gdLst>
                            <a:gd name="connisteX0" fmla="*/ 38100 w 1276350"/>
                            <a:gd name="connsiteY0" fmla="*/ 38100 h 514350"/>
                            <a:gd name="connisteX1" fmla="*/ 1276350 w 1276350"/>
                            <a:gd name="connsiteY1" fmla="*/ 28575 h 514350"/>
                            <a:gd name="connisteX2" fmla="*/ 1276350 w 1276350"/>
                            <a:gd name="connsiteY2" fmla="*/ 514350 h 514350"/>
                            <a:gd name="connisteX3" fmla="*/ 0 w 1276350"/>
                            <a:gd name="connsiteY3" fmla="*/ 504825 h 514350"/>
                            <a:gd name="connisteX4" fmla="*/ 47625 w 1276350"/>
                            <a:gd name="connsiteY4" fmla="*/ 0 h 514350"/>
                            <a:gd name="connisteX5" fmla="*/ 38100 w 1276350"/>
                            <a:gd name="connsiteY5" fmla="*/ 38100 h 5143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</a:cxnLst>
                          <a:rect l="l" t="t" r="r" b="b"/>
                          <a:pathLst>
                            <a:path w="1276350" h="514350">
                              <a:moveTo>
                                <a:pt x="38100" y="38100"/>
                              </a:moveTo>
                              <a:lnTo>
                                <a:pt x="1276350" y="28575"/>
                              </a:lnTo>
                              <a:lnTo>
                                <a:pt x="1276350" y="514350"/>
                              </a:lnTo>
                              <a:lnTo>
                                <a:pt x="0" y="504825"/>
                              </a:lnTo>
                              <a:lnTo>
                                <a:pt x="47625" y="0"/>
                              </a:lnTo>
                              <a:lnTo>
                                <a:pt x="38100" y="38100"/>
                              </a:lnTo>
                              <a:close/>
                            </a:path>
                          </a:pathLst>
                        </a:custGeom>
                        <a:noFill/>
                        <a:ln w="12700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603.95pt;margin-top:-21.5pt;height:40.5pt;width:81pt;z-index:267620352;mso-width-relative:page;mso-height-relative:page;" filled="f" stroked="t" coordsize="1276350,514350" o:gfxdata="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" path="m38100,38100l1276350,28575,1276350,514350,0,504825,47625,0,38100,38100xe">
                <v:path o:connectlocs="30707,38100;1028700,28575;1028700,514350;0,504825;38384,0;30707,38100" o:connectangles="0,0,0,0,0,0"/>
                <v:fill on="f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71411968" behindDoc="0" locked="0" layoutInCell="1" allowOverlap="1">
                <wp:simplePos x="0" y="0"/>
                <wp:positionH relativeFrom="column">
                  <wp:posOffset>3364865</wp:posOffset>
                </wp:positionH>
                <wp:positionV relativeFrom="paragraph">
                  <wp:posOffset>-1654175</wp:posOffset>
                </wp:positionV>
                <wp:extent cx="2200275" cy="304800"/>
                <wp:effectExtent l="0" t="0" r="0" b="0"/>
                <wp:wrapNone/>
                <wp:docPr id="11" name="文本框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027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本项目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4.95pt;margin-top:-130.25pt;height:24pt;width:173.25pt;z-index:371411968;mso-width-relative:page;mso-height-relative:page;" filled="f" stroked="f" coordsize="21600,21600" o:gfxdata="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CZltcY3gAAAA0BAAAPAAAAAAAAAAEAIAAAACIA&#10;AABkcnMvZG93bnJldi54bWxQSwECFAAUAAAACACHTuJAyO2sNDwCAABoBAAADgAAAAAAAAABACAA&#10;AAAt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本项目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63404288" behindDoc="0" locked="0" layoutInCell="1" allowOverlap="1">
                <wp:simplePos x="0" y="0"/>
                <wp:positionH relativeFrom="column">
                  <wp:posOffset>1903095</wp:posOffset>
                </wp:positionH>
                <wp:positionV relativeFrom="paragraph">
                  <wp:posOffset>-2749550</wp:posOffset>
                </wp:positionV>
                <wp:extent cx="4638675" cy="2819400"/>
                <wp:effectExtent l="10160" t="11430" r="18415" b="26670"/>
                <wp:wrapNone/>
                <wp:docPr id="2" name="任意多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17495" y="3544570"/>
                          <a:ext cx="4638675" cy="2819400"/>
                        </a:xfrm>
                        <a:custGeom>
                          <a:avLst/>
                          <a:gdLst>
                            <a:gd name="connisteX0" fmla="*/ 104775 w 4638675"/>
                            <a:gd name="connsiteY0" fmla="*/ 1257300 h 2819400"/>
                            <a:gd name="connisteX1" fmla="*/ 0 w 4638675"/>
                            <a:gd name="connsiteY1" fmla="*/ 2819400 h 2819400"/>
                            <a:gd name="connisteX2" fmla="*/ 4638675 w 4638675"/>
                            <a:gd name="connsiteY2" fmla="*/ 1257300 h 2819400"/>
                            <a:gd name="connisteX3" fmla="*/ 4029075 w 4638675"/>
                            <a:gd name="connsiteY3" fmla="*/ 0 h 2819400"/>
                            <a:gd name="connisteX4" fmla="*/ 104775 w 4638675"/>
                            <a:gd name="connsiteY4" fmla="*/ 1257300 h 28194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4638675" h="2819400">
                              <a:moveTo>
                                <a:pt x="104775" y="1257300"/>
                              </a:moveTo>
                              <a:lnTo>
                                <a:pt x="0" y="2819400"/>
                              </a:lnTo>
                              <a:lnTo>
                                <a:pt x="4638675" y="1257300"/>
                              </a:lnTo>
                              <a:lnTo>
                                <a:pt x="4029075" y="0"/>
                              </a:lnTo>
                              <a:lnTo>
                                <a:pt x="104775" y="1257300"/>
                              </a:lnTo>
                              <a:close/>
                            </a:path>
                          </a:pathLst>
                        </a:cu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49.85pt;margin-top:-216.5pt;height:222pt;width:365.25pt;z-index:363404288;mso-width-relative:page;mso-height-relative:page;" filled="f" stroked="t" coordsize="4638675,2819400" o:gfxdata="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" path="m104775,1257300l0,2819400,4638675,1257300,4029075,0,104775,1257300xe">
                <v:path o:connectlocs="104775,1257300;0,2819400;4638675,1257300;4029075,0;104775,1257300" o:connectangles="0,0,0,0,0"/>
                <v:fill on="f" focussize="0,0"/>
                <v:stroke weight="1.5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pict>
          <v:shape id="_x0000_s1027" o:spid="_x0000_s1027" o:spt="75" type="#_x0000_t75" style="position:absolute;left:0pt;margin-left:598.65pt;margin-top:-405.6pt;height:85.7pt;width:76.9pt;z-index:363430912;mso-width-relative:page;mso-height-relative:page;" o:ole="t" fillcolor="#FFFFFF" filled="t" o:preferrelative="t" stroked="f" coordsize="21600,21600">
            <v:path/>
            <v:fill on="t" color2="#FFFFFF" focussize="0,0"/>
            <v:stroke on="f"/>
            <v:imagedata r:id="rId5" cropleft="36148f" croptop="8914f" cropright="18557f" cropbottom="29877f" o:title=""/>
            <o:lock v:ext="edit" aspectratio="t"/>
          </v:shape>
          <o:OLEObject Type="Embed" ProgID="AutoCAD.Drawing.19" ShapeID="_x0000_s1027" DrawAspect="Content" ObjectID="_1468075725" r:id="rId4">
            <o:LockedField>false</o:LockedField>
          </o:OLEObject>
        </w:pic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6977920" behindDoc="0" locked="0" layoutInCell="1" allowOverlap="1">
                <wp:simplePos x="0" y="0"/>
                <wp:positionH relativeFrom="column">
                  <wp:posOffset>1612265</wp:posOffset>
                </wp:positionH>
                <wp:positionV relativeFrom="paragraph">
                  <wp:posOffset>-3263900</wp:posOffset>
                </wp:positionV>
                <wp:extent cx="390525" cy="67627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0525" cy="676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梁张</w:t>
                            </w:r>
                          </w:p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6.95pt;margin-top:-257pt;height:53.25pt;width:30.75pt;z-index:256977920;mso-width-relative:page;mso-height-relative:page;" filled="f" stroked="f" coordsize="21600,21600" o:gfxdata="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CRyUfveAAAADQEAAA8AAAAAAAAAAQAgAAAAIgAA&#10;AGRycy9kb3ducmV2LnhtbFBLAQIUABQAAAAIAIdO4kAGLw1zOwIAAGUEAAAOAAAAAAAAAAEAIAAA&#10;AC0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梁张</w:t>
                      </w:r>
                    </w:p>
                    <w:p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63403264" behindDoc="0" locked="0" layoutInCell="1" allowOverlap="1">
                <wp:simplePos x="0" y="0"/>
                <wp:positionH relativeFrom="column">
                  <wp:posOffset>1998345</wp:posOffset>
                </wp:positionH>
                <wp:positionV relativeFrom="paragraph">
                  <wp:posOffset>-4578350</wp:posOffset>
                </wp:positionV>
                <wp:extent cx="3838575" cy="3038475"/>
                <wp:effectExtent l="6350" t="6350" r="22225" b="22225"/>
                <wp:wrapNone/>
                <wp:docPr id="1" name="任意多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884170" y="1772920"/>
                          <a:ext cx="3838575" cy="3038475"/>
                        </a:xfrm>
                        <a:custGeom>
                          <a:avLst/>
                          <a:gdLst>
                            <a:gd name="connisteX0" fmla="*/ 47625 w 3724275"/>
                            <a:gd name="connsiteY0" fmla="*/ 161925 h 3209925"/>
                            <a:gd name="connisteX1" fmla="*/ 0 w 3724275"/>
                            <a:gd name="connsiteY1" fmla="*/ 3209925 h 3209925"/>
                            <a:gd name="connisteX2" fmla="*/ 3724275 w 3724275"/>
                            <a:gd name="connsiteY2" fmla="*/ 1943100 h 3209925"/>
                            <a:gd name="connisteX3" fmla="*/ 2857500 w 3724275"/>
                            <a:gd name="connsiteY3" fmla="*/ 342900 h 3209925"/>
                            <a:gd name="connisteX4" fmla="*/ 2695575 w 3724275"/>
                            <a:gd name="connsiteY4" fmla="*/ 171450 h 3209925"/>
                            <a:gd name="connisteX5" fmla="*/ 2371725 w 3724275"/>
                            <a:gd name="connsiteY5" fmla="*/ 0 h 3209925"/>
                            <a:gd name="connisteX6" fmla="*/ 2238375 w 3724275"/>
                            <a:gd name="connsiteY6" fmla="*/ 0 h 3209925"/>
                            <a:gd name="connisteX7" fmla="*/ 47625 w 3724275"/>
                            <a:gd name="connsiteY7" fmla="*/ 161925 h 32099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</a:cxnLst>
                          <a:rect l="l" t="t" r="r" b="b"/>
                          <a:pathLst>
                            <a:path w="3724275" h="3209925">
                              <a:moveTo>
                                <a:pt x="47625" y="161925"/>
                              </a:moveTo>
                              <a:lnTo>
                                <a:pt x="0" y="3209925"/>
                              </a:lnTo>
                              <a:lnTo>
                                <a:pt x="3724275" y="1943100"/>
                              </a:lnTo>
                              <a:lnTo>
                                <a:pt x="2857500" y="342900"/>
                              </a:lnTo>
                              <a:lnTo>
                                <a:pt x="2695575" y="171450"/>
                              </a:lnTo>
                              <a:lnTo>
                                <a:pt x="2371725" y="0"/>
                              </a:lnTo>
                              <a:lnTo>
                                <a:pt x="2238375" y="0"/>
                              </a:lnTo>
                              <a:lnTo>
                                <a:pt x="47625" y="161925"/>
                              </a:lnTo>
                              <a:close/>
                            </a:path>
                          </a:pathLst>
                        </a:custGeom>
                        <a:noFill/>
                        <a:ln w="12700" cmpd="sng">
                          <a:solidFill>
                            <a:srgbClr val="FFFF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57.35pt;margin-top:-360.5pt;height:239.25pt;width:302.25pt;z-index:363403264;mso-width-relative:page;mso-height-relative:page;" filled="f" stroked="t" coordsize="3724275,3209925" o:gfxdata="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" path="m47625,161925l0,3209925,3724275,1943100,2857500,342900,2695575,171450,2371725,0,2238375,0,47625,161925xe">
                <v:path o:connectlocs="49086,153276;0,3038475;3838575,1839314;2945198,324584;2778303,162292;2444514,0;2307071,0;49086,153276" o:connectangles="0,0,0,0,0,0,0,0"/>
                <v:fill on="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9638272" behindDoc="0" locked="0" layoutInCell="1" allowOverlap="1">
                <wp:simplePos x="0" y="0"/>
                <wp:positionH relativeFrom="column">
                  <wp:posOffset>2736215</wp:posOffset>
                </wp:positionH>
                <wp:positionV relativeFrom="paragraph">
                  <wp:posOffset>-3416300</wp:posOffset>
                </wp:positionV>
                <wp:extent cx="2200275" cy="304800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00275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鲁山县红花山建材有限公司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5.45pt;margin-top:-269pt;height:24pt;width:173.25pt;z-index:259638272;mso-width-relative:page;mso-height-relative:page;" filled="f" stroked="f" coordsize="21600,21600" o:gfxdata="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DhLBL53gAAAA0BAAAPAAAAAAAAAAEAIAAAACIA&#10;AABkcnMvZG93bnJldi54bWxQSwECFAAUAAAACACHTuJAoXjqnjwCAABmBAAADgAAAAAAAAABACAA&#10;AAAtAQAAZHJzL2Uyb0RvYy54bWxQSwUGAAAAAAYABgBZAQAA2w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鲁山县红花山建材有限公司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63402240" behindDoc="0" locked="0" layoutInCell="1" allowOverlap="1">
                <wp:simplePos x="0" y="0"/>
                <wp:positionH relativeFrom="column">
                  <wp:posOffset>3178810</wp:posOffset>
                </wp:positionH>
                <wp:positionV relativeFrom="paragraph">
                  <wp:posOffset>422910</wp:posOffset>
                </wp:positionV>
                <wp:extent cx="2505075" cy="419100"/>
                <wp:effectExtent l="0" t="0" r="0" b="0"/>
                <wp:wrapNone/>
                <wp:docPr id="17" name="文本框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979545" y="6774180"/>
                          <a:ext cx="2505075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Calibri" w:hAnsi="Calibri" w:eastAsia="宋体" w:cs="Times New Roman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Calibri" w:hAnsi="Calibri" w:eastAsia="宋体" w:cs="Times New Roman"/>
                                <w:b/>
                                <w:bCs/>
                                <w:sz w:val="28"/>
                                <w:szCs w:val="28"/>
                                <w:lang w:val="en-US" w:eastAsia="zh-CN"/>
                              </w:rPr>
                              <w:t>附图二 周边环境示意图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0.3pt;margin-top:33.3pt;height:33pt;width:197.25pt;z-index:363402240;mso-width-relative:page;mso-height-relative:page;" filled="f" stroked="f" coordsize="21600,21600" o:gfxdata="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D80HhZ2gAAAAoBAAAPAAAAAAAA&#10;AAEAIAAAACIAAABkcnMvZG93bnJldi54bWxQSwECFAAUAAAACACHTuJArTlWykkCAAB0BAAADgAA&#10;AAAAAAABACAAAAAp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Calibri" w:hAnsi="Calibri" w:eastAsia="宋体" w:cs="Times New Roman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</w:pPr>
                      <w:r>
                        <w:rPr>
                          <w:rFonts w:hint="eastAsia" w:ascii="Calibri" w:hAnsi="Calibri" w:eastAsia="宋体" w:cs="Times New Roman"/>
                          <w:b/>
                          <w:bCs/>
                          <w:sz w:val="28"/>
                          <w:szCs w:val="28"/>
                          <w:lang w:val="en-US" w:eastAsia="zh-CN"/>
                        </w:rPr>
                        <w:t>附图二 周边环境示意图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83583488" behindDoc="0" locked="0" layoutInCell="1" allowOverlap="1">
                <wp:simplePos x="0" y="0"/>
                <wp:positionH relativeFrom="column">
                  <wp:posOffset>3493770</wp:posOffset>
                </wp:positionH>
                <wp:positionV relativeFrom="paragraph">
                  <wp:posOffset>-1168400</wp:posOffset>
                </wp:positionV>
                <wp:extent cx="3362325" cy="1419225"/>
                <wp:effectExtent l="8255" t="7620" r="20320" b="20955"/>
                <wp:wrapNone/>
                <wp:docPr id="10" name="任意多边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408170" y="5125720"/>
                          <a:ext cx="3362325" cy="1419225"/>
                        </a:xfrm>
                        <a:custGeom>
                          <a:avLst/>
                          <a:gdLst>
                            <a:gd name="connisteX0" fmla="*/ 0 w 3362325"/>
                            <a:gd name="connsiteY0" fmla="*/ 885825 h 1419225"/>
                            <a:gd name="connisteX1" fmla="*/ 2609850 w 3362325"/>
                            <a:gd name="connsiteY1" fmla="*/ 0 h 1419225"/>
                            <a:gd name="connisteX2" fmla="*/ 3362325 w 3362325"/>
                            <a:gd name="connsiteY2" fmla="*/ 1409700 h 1419225"/>
                            <a:gd name="connisteX3" fmla="*/ 190500 w 3362325"/>
                            <a:gd name="connsiteY3" fmla="*/ 1419225 h 1419225"/>
                            <a:gd name="connisteX4" fmla="*/ 0 w 3362325"/>
                            <a:gd name="connsiteY4" fmla="*/ 885825 h 14192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3362325" h="1419225">
                              <a:moveTo>
                                <a:pt x="0" y="885825"/>
                              </a:moveTo>
                              <a:lnTo>
                                <a:pt x="2609850" y="0"/>
                              </a:lnTo>
                              <a:lnTo>
                                <a:pt x="3362325" y="1409700"/>
                              </a:lnTo>
                              <a:lnTo>
                                <a:pt x="190500" y="1419225"/>
                              </a:lnTo>
                              <a:lnTo>
                                <a:pt x="0" y="885825"/>
                              </a:lnTo>
                              <a:close/>
                            </a:path>
                          </a:pathLst>
                        </a:custGeom>
                        <a:noFill/>
                        <a:ln w="12700" cmpd="sng">
                          <a:solidFill>
                            <a:srgbClr val="FFFF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75.1pt;margin-top:-92pt;height:111.75pt;width:264.75pt;z-index:283583488;mso-width-relative:page;mso-height-relative:page;" filled="f" stroked="t" coordsize="3362325,1419225" o:gfxdata="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" path="m0,885825l2609850,0,3362325,1409700,190500,1419225,0,885825xe">
                <v:path o:connectlocs="0,885825;2609850,0;3362325,1409700;190500,1419225;0,885825" o:connectangles="0,0,0,0,0"/>
                <v:fill on="f" focussize="0,0"/>
                <v:stroke weight="1pt" color="#FFFF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83582464" behindDoc="0" locked="0" layoutInCell="1" allowOverlap="1">
                <wp:simplePos x="0" y="0"/>
                <wp:positionH relativeFrom="column">
                  <wp:posOffset>4155440</wp:posOffset>
                </wp:positionH>
                <wp:positionV relativeFrom="paragraph">
                  <wp:posOffset>-415925</wp:posOffset>
                </wp:positionV>
                <wp:extent cx="1951990" cy="304800"/>
                <wp:effectExtent l="0" t="0" r="0" b="0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5199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="宋体"/>
                                <w:sz w:val="24"/>
                                <w:szCs w:val="2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val="en-US" w:eastAsia="zh-CN"/>
                              </w:rPr>
                              <w:t>河南鑫格尔建材有限公司</w:t>
                            </w:r>
                          </w:p>
                          <w:p>
                            <w:pPr>
                              <w:rPr>
                                <w:rFonts w:hint="eastAsia"/>
                                <w:lang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27.2pt;margin-top:-32.75pt;height:24pt;width:153.7pt;z-index:283582464;mso-width-relative:page;mso-height-relative:page;" filled="f" stroked="f" coordsize="21600,21600" o:gfxdata="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8TVad3AAAAAsBAAAPAAAAAAAAAAEAIAAAACIAAABk&#10;cnMvZG93bnJldi54bWxQSwECFAAUAAAACACHTuJA3IpYLTsCAABm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="宋体"/>
                          <w:sz w:val="24"/>
                          <w:szCs w:val="24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val="en-US" w:eastAsia="zh-CN"/>
                        </w:rPr>
                        <w:t>河南鑫格尔建材有限公司</w:t>
                      </w:r>
                    </w:p>
                    <w:p>
                      <w:pPr>
                        <w:rPr>
                          <w:rFonts w:hint="eastAsia"/>
                          <w:lang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67619328" behindDoc="0" locked="0" layoutInCell="1" allowOverlap="1">
                <wp:simplePos x="0" y="0"/>
                <wp:positionH relativeFrom="column">
                  <wp:posOffset>7574915</wp:posOffset>
                </wp:positionH>
                <wp:positionV relativeFrom="paragraph">
                  <wp:posOffset>-635000</wp:posOffset>
                </wp:positionV>
                <wp:extent cx="666750" cy="304800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67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井沟村路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96.45pt;margin-top:-50pt;height:24pt;width:52.5pt;z-index:267619328;mso-width-relative:page;mso-height-relative:page;" filled="f" stroked="f" coordsize="21600,21600" o:gfxdata="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HQaIz/cAAAADgEAAA8AAAAAAAAAAQAgAAAAIgAAAGRy&#10;cy9kb3ducmV2LnhtbFBLAQIUABQAAAAIAIdO4kCxtqsNOgIAAGUEAAAOAAAAAAAAAAEAIAAAACs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井沟村路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4317568" behindDoc="0" locked="0" layoutInCell="1" allowOverlap="1">
                <wp:simplePos x="0" y="0"/>
                <wp:positionH relativeFrom="column">
                  <wp:posOffset>3574415</wp:posOffset>
                </wp:positionH>
                <wp:positionV relativeFrom="paragraph">
                  <wp:posOffset>-4997450</wp:posOffset>
                </wp:positionV>
                <wp:extent cx="666750" cy="30480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041265" y="1353820"/>
                          <a:ext cx="666750" cy="304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szCs w:val="24"/>
                                <w:lang w:eastAsia="zh-CN"/>
                              </w:rPr>
                              <w:t>建工路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1.45pt;margin-top:-393.5pt;height:24pt;width:52.5pt;z-index:254317568;mso-width-relative:page;mso-height-relative:page;" filled="f" stroked="f" coordsize="21600,21600" o:gfxdata="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JFddRrcAAAADQEAAA8AAAAAAAAA&#10;AQAgAAAAIgAAAGRycy9kb3ducmV2LnhtbFBLAQIUABQAAAAIAIdO4kDB6rD6RgIAAHEEAAAOAAAA&#10;AAAAAAEAIAAAACs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sz w:val="24"/>
                          <w:szCs w:val="24"/>
                          <w:lang w:eastAsia="zh-CN"/>
                        </w:rPr>
                        <w:t>建工路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>
        <w:rPr>
          <w:rFonts w:hint="eastAsia" w:ascii="Times New Roman" w:cs="Times New Roman" w:eastAsiaTheme="minorEastAsia"/>
          <w:b/>
          <w:szCs w:val="21"/>
          <w:lang w:eastAsia="zh-CN"/>
        </w:rPr>
        <w:drawing>
          <wp:anchor distT="0" distB="0" distL="114300" distR="114300" simplePos="0" relativeHeight="254316544" behindDoc="0" locked="0" layoutInCell="1" allowOverlap="1">
            <wp:simplePos x="0" y="0"/>
            <wp:positionH relativeFrom="column">
              <wp:posOffset>211455</wp:posOffset>
            </wp:positionH>
            <wp:positionV relativeFrom="paragraph">
              <wp:posOffset>-40005</wp:posOffset>
            </wp:positionV>
            <wp:extent cx="8449945" cy="5402580"/>
            <wp:effectExtent l="12700" t="12700" r="14605" b="13970"/>
            <wp:wrapSquare wrapText="bothSides"/>
            <wp:docPr id="3" name="图片 3" descr="C:\Users\Administrator\Desktop\鲁山.png鲁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strator\Desktop\鲁山.png鲁山"/>
                    <pic:cNvPicPr>
                      <a:picLocks noChangeAspect="1"/>
                    </pic:cNvPicPr>
                  </pic:nvPicPr>
                  <pic:blipFill>
                    <a:blip r:embed="rId6">
                      <a:lum bright="12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49945" cy="5402580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bookmarkEnd w:id="0"/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F7C73FB"/>
    <w:rsid w:val="01793B17"/>
    <w:rsid w:val="022B6622"/>
    <w:rsid w:val="046B168F"/>
    <w:rsid w:val="06B81D40"/>
    <w:rsid w:val="093D1BB8"/>
    <w:rsid w:val="0D9120F9"/>
    <w:rsid w:val="11CA19AD"/>
    <w:rsid w:val="11F15837"/>
    <w:rsid w:val="18310200"/>
    <w:rsid w:val="1F7822DE"/>
    <w:rsid w:val="28A53553"/>
    <w:rsid w:val="31DC0019"/>
    <w:rsid w:val="3EE619FA"/>
    <w:rsid w:val="420229B7"/>
    <w:rsid w:val="46A415F0"/>
    <w:rsid w:val="4F7C73FB"/>
    <w:rsid w:val="4FF42B72"/>
    <w:rsid w:val="549756F6"/>
    <w:rsid w:val="55F5348D"/>
    <w:rsid w:val="575B7DDC"/>
    <w:rsid w:val="58100453"/>
    <w:rsid w:val="59C21260"/>
    <w:rsid w:val="5B34417E"/>
    <w:rsid w:val="5B9D097E"/>
    <w:rsid w:val="6D535020"/>
    <w:rsid w:val="77DA339D"/>
    <w:rsid w:val="7A037B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w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2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  <customShpInfo spid="_x0000_s102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Office_11.1.0.10132_F1E327BC-269C-435d-A152-05C5408002CA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2018-08-23T10:16:00Z</dcterms:created>
  <dc:creator>芊晟轩</dc:creator>
  <cp:lastModifiedBy>Administrator</cp:lastModifiedBy>
  <dcterms:modified xsi:type="dcterms:W3CDTF">2020-11-11T01:23:43Z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2052-11.1.0.10132</vt:lpwstr>
  </property>
</Properties>
</file>